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烧烤店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我要开烧烤店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1、我要开烧烤店申请表单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252C9A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920594C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66E4C6D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